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AC8A2" w14:textId="77777777" w:rsidR="00187B16" w:rsidRDefault="00187B16" w:rsidP="00187B16">
      <w:r>
        <w:rPr>
          <w:noProof/>
        </w:rPr>
        <w:drawing>
          <wp:inline distT="0" distB="0" distL="0" distR="0" wp14:anchorId="1650F9C1" wp14:editId="3B8A1E55">
            <wp:extent cx="723265" cy="962025"/>
            <wp:effectExtent l="0" t="0" r="635" b="9525"/>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23265" cy="962025"/>
                    </a:xfrm>
                    <a:prstGeom prst="rect">
                      <a:avLst/>
                    </a:prstGeom>
                    <a:noFill/>
                    <a:ln>
                      <a:noFill/>
                    </a:ln>
                  </pic:spPr>
                </pic:pic>
              </a:graphicData>
            </a:graphic>
          </wp:inline>
        </w:drawing>
      </w:r>
    </w:p>
    <w:p w14:paraId="2AEFC29F" w14:textId="77777777" w:rsidR="00187B16" w:rsidRDefault="00187B16" w:rsidP="00187B16"/>
    <w:p w14:paraId="4B0A2A73" w14:textId="77777777" w:rsidR="00187B16" w:rsidRDefault="00187B16" w:rsidP="00187B16">
      <w:pPr>
        <w:rPr>
          <w:b/>
        </w:rPr>
      </w:pPr>
      <w:r>
        <w:rPr>
          <w:b/>
        </w:rPr>
        <w:t>REPUBLIKA HRVATSKA</w:t>
      </w:r>
    </w:p>
    <w:p w14:paraId="600B4BB3" w14:textId="77777777" w:rsidR="00187B16" w:rsidRDefault="00187B16" w:rsidP="00187B16">
      <w:pPr>
        <w:rPr>
          <w:b/>
        </w:rPr>
      </w:pPr>
      <w:r>
        <w:rPr>
          <w:b/>
        </w:rPr>
        <w:t xml:space="preserve">TRGOVAČKI SUD U SPLITU </w:t>
      </w:r>
    </w:p>
    <w:p w14:paraId="2C640EA2" w14:textId="77777777" w:rsidR="00187B16" w:rsidRDefault="00187B16" w:rsidP="00187B16">
      <w:pPr>
        <w:rPr>
          <w:b/>
        </w:rPr>
      </w:pPr>
      <w:r>
        <w:rPr>
          <w:b/>
        </w:rPr>
        <w:t xml:space="preserve">Split, </w:t>
      </w:r>
      <w:proofErr w:type="spellStart"/>
      <w:r>
        <w:rPr>
          <w:b/>
        </w:rPr>
        <w:t>Sukoišanska</w:t>
      </w:r>
      <w:proofErr w:type="spellEnd"/>
      <w:r>
        <w:rPr>
          <w:b/>
        </w:rPr>
        <w:t xml:space="preserve"> 6 </w:t>
      </w:r>
      <w:r>
        <w:rPr>
          <w:b/>
        </w:rPr>
        <w:tab/>
      </w:r>
      <w:r>
        <w:rPr>
          <w:b/>
        </w:rPr>
        <w:tab/>
      </w:r>
      <w:r>
        <w:rPr>
          <w:b/>
        </w:rPr>
        <w:tab/>
      </w:r>
      <w:r>
        <w:rPr>
          <w:b/>
        </w:rPr>
        <w:tab/>
      </w:r>
      <w:r>
        <w:rPr>
          <w:b/>
        </w:rPr>
        <w:tab/>
      </w:r>
      <w:r>
        <w:rPr>
          <w:b/>
        </w:rPr>
        <w:tab/>
        <w:t xml:space="preserve">                              1. St-159/2014</w:t>
      </w:r>
    </w:p>
    <w:p w14:paraId="15923951" w14:textId="77777777" w:rsidR="00187B16" w:rsidRDefault="00187B16" w:rsidP="00187B16">
      <w:pPr>
        <w:rPr>
          <w:b/>
        </w:rPr>
      </w:pPr>
    </w:p>
    <w:p w14:paraId="25AD9173" w14:textId="77777777" w:rsidR="00187B16" w:rsidRDefault="00187B16" w:rsidP="00187B16">
      <w:pPr>
        <w:rPr>
          <w:b/>
        </w:rPr>
      </w:pPr>
    </w:p>
    <w:p w14:paraId="0EB1A506" w14:textId="77777777" w:rsidR="00187B16" w:rsidRDefault="00187B16" w:rsidP="00187B16">
      <w:pPr>
        <w:jc w:val="center"/>
        <w:rPr>
          <w:b/>
        </w:rPr>
      </w:pPr>
      <w:r>
        <w:rPr>
          <w:b/>
        </w:rPr>
        <w:t>R E P U B L I K A  H R V A T S K A</w:t>
      </w:r>
    </w:p>
    <w:p w14:paraId="50148C27" w14:textId="77777777" w:rsidR="00187B16" w:rsidRDefault="00187B16" w:rsidP="00187B16">
      <w:pPr>
        <w:rPr>
          <w:b/>
        </w:rPr>
      </w:pPr>
    </w:p>
    <w:p w14:paraId="3F519E1E" w14:textId="77777777" w:rsidR="00187B16" w:rsidRDefault="00187B16" w:rsidP="00187B16">
      <w:pPr>
        <w:pStyle w:val="Naslov1"/>
        <w:tabs>
          <w:tab w:val="left" w:pos="720"/>
        </w:tabs>
      </w:pPr>
      <w:r>
        <w:t>R J E Š E N J E</w:t>
      </w:r>
    </w:p>
    <w:p w14:paraId="392BB898" w14:textId="77777777" w:rsidR="00187B16" w:rsidRDefault="00187B16" w:rsidP="00187B16"/>
    <w:p w14:paraId="5D5574EF" w14:textId="77777777" w:rsidR="00187B16" w:rsidRDefault="00187B16" w:rsidP="00187B16">
      <w:pPr>
        <w:pStyle w:val="Tijeloteksta"/>
      </w:pPr>
      <w:r>
        <w:t xml:space="preserve">              Trgovački sud u Splitu, po sucu ovog suda Velimiru Vuković, kao stečajnom sucu, u stečajnom  postupku nad  stečajnim dužnikom </w:t>
      </w:r>
      <w:proofErr w:type="spellStart"/>
      <w:r>
        <w:t>dužnikom</w:t>
      </w:r>
      <w:proofErr w:type="spellEnd"/>
      <w:r>
        <w:t xml:space="preserve"> ATRIUM SPALATUM d.o.o. u stečaju, Split, Poljička cesta 20 b, OIB:75237018400, odlučujući o zahtjevu stečajnih vjerovnika  za ispravak tablice ispitanih tražbina, </w:t>
      </w:r>
      <w:r w:rsidR="007352EA">
        <w:t xml:space="preserve">dana </w:t>
      </w:r>
      <w:r>
        <w:t xml:space="preserve">15. prosinca 2017. godine, </w:t>
      </w:r>
    </w:p>
    <w:p w14:paraId="3273ED3C" w14:textId="77777777" w:rsidR="00187B16" w:rsidRDefault="00187B16" w:rsidP="00187B16">
      <w:pPr>
        <w:jc w:val="center"/>
        <w:rPr>
          <w:b/>
          <w:bCs/>
        </w:rPr>
      </w:pPr>
    </w:p>
    <w:p w14:paraId="2460ECAB" w14:textId="77777777" w:rsidR="00187B16" w:rsidRDefault="00187B16" w:rsidP="00187B16">
      <w:pPr>
        <w:jc w:val="center"/>
      </w:pPr>
      <w:r>
        <w:t>r i j e š i o     j e</w:t>
      </w:r>
    </w:p>
    <w:p w14:paraId="356415BE" w14:textId="77777777" w:rsidR="00187B16" w:rsidRDefault="00187B16" w:rsidP="00187B16">
      <w:pPr>
        <w:jc w:val="center"/>
      </w:pPr>
    </w:p>
    <w:p w14:paraId="5BA2E7A6" w14:textId="77777777" w:rsidR="00187B16" w:rsidRDefault="00187B16" w:rsidP="00187B16">
      <w:pPr>
        <w:pStyle w:val="Tijeloteksta"/>
        <w:tabs>
          <w:tab w:val="left" w:pos="708"/>
        </w:tabs>
      </w:pPr>
      <w:r>
        <w:tab/>
        <w:t xml:space="preserve">Ispravlja se Tablica ispitanih tražbina stečajnih vjerovnika od </w:t>
      </w:r>
      <w:r w:rsidR="007352EA">
        <w:t>01</w:t>
      </w:r>
      <w:r>
        <w:t xml:space="preserve">. </w:t>
      </w:r>
      <w:r w:rsidR="007352EA">
        <w:t>srpnja 2016</w:t>
      </w:r>
      <w:r>
        <w:t>. godine  u odnosu na  stečajne vjerovnike:</w:t>
      </w:r>
    </w:p>
    <w:p w14:paraId="139DAC0A" w14:textId="77777777" w:rsidR="00187B16" w:rsidRDefault="00187B16" w:rsidP="00187B16">
      <w:pPr>
        <w:pStyle w:val="Tijeloteksta"/>
        <w:tabs>
          <w:tab w:val="left" w:pos="708"/>
        </w:tabs>
      </w:pPr>
    </w:p>
    <w:p w14:paraId="22DDC238" w14:textId="77777777" w:rsidR="00187B16" w:rsidRDefault="00187B16" w:rsidP="00187B16">
      <w:pPr>
        <w:pStyle w:val="Tijeloteksta"/>
        <w:tabs>
          <w:tab w:val="left" w:pos="708"/>
        </w:tabs>
      </w:pPr>
      <w:r>
        <w:tab/>
        <w:t>1.</w:t>
      </w:r>
      <w:r w:rsidRPr="00187B16">
        <w:t xml:space="preserve"> </w:t>
      </w:r>
      <w:r>
        <w:t>GRAD SPLIT, Split,OIB: 78755598869, i to na način da se tražbina ovog vjerovnika smatra utvrđenom kao tražbina  drugog višeg isplatnog reda u  iznosu od   17.265,973,87 kn.</w:t>
      </w:r>
    </w:p>
    <w:p w14:paraId="307095DE" w14:textId="77777777" w:rsidR="00187B16" w:rsidRDefault="00187B16" w:rsidP="00187B16"/>
    <w:p w14:paraId="6A322FFA" w14:textId="77777777" w:rsidR="00187B16" w:rsidRDefault="00187B16" w:rsidP="00187B16">
      <w:pPr>
        <w:pStyle w:val="Tijeloteksta"/>
        <w:tabs>
          <w:tab w:val="left" w:pos="708"/>
        </w:tabs>
        <w:jc w:val="left"/>
      </w:pPr>
      <w:r>
        <w:tab/>
        <w:t>2.</w:t>
      </w:r>
      <w:r w:rsidR="0080712A">
        <w:t xml:space="preserve"> </w:t>
      </w:r>
      <w:r>
        <w:t xml:space="preserve">ARKADA d.o.o </w:t>
      </w:r>
      <w:proofErr w:type="spellStart"/>
      <w:r>
        <w:t>Sračinca</w:t>
      </w:r>
      <w:proofErr w:type="spellEnd"/>
      <w:r>
        <w:t>, Varaždinska 205;, OIB: 24031642606,</w:t>
      </w:r>
      <w:r w:rsidRPr="00187B16">
        <w:t xml:space="preserve"> </w:t>
      </w:r>
      <w:r>
        <w:t>i to na način da se tražbina ovog vjerovnika smatra utvrđenom kao tražbina  drugog višeg isplatnog reda u  iznosu od   2.287.318,93 kn.</w:t>
      </w:r>
    </w:p>
    <w:p w14:paraId="22676ADB" w14:textId="77777777" w:rsidR="00187B16" w:rsidRDefault="00187B16" w:rsidP="00187B16">
      <w:pPr>
        <w:pStyle w:val="Tijeloteksta"/>
        <w:tabs>
          <w:tab w:val="left" w:pos="708"/>
        </w:tabs>
        <w:jc w:val="left"/>
      </w:pPr>
    </w:p>
    <w:p w14:paraId="747B0FA6" w14:textId="77777777" w:rsidR="0080712A" w:rsidRDefault="00187B16" w:rsidP="0080712A">
      <w:pPr>
        <w:pStyle w:val="Tijeloteksta"/>
        <w:tabs>
          <w:tab w:val="left" w:pos="708"/>
        </w:tabs>
        <w:jc w:val="left"/>
      </w:pPr>
      <w:r>
        <w:tab/>
        <w:t>3.</w:t>
      </w:r>
      <w:r w:rsidR="0080712A">
        <w:t xml:space="preserve"> </w:t>
      </w:r>
      <w:r>
        <w:t>REPUBLIKA HRVATSKA, Mi</w:t>
      </w:r>
      <w:r w:rsidR="0080712A">
        <w:t>nistarstvo financija, OIB: 18683136487, i to na način da se tražbina ovog vjerovnika smatra utvrđenom kao tražbina  drugog višeg isplatnog reda u  iznosu od   104.082,09 kn.</w:t>
      </w:r>
    </w:p>
    <w:p w14:paraId="30144712" w14:textId="77777777" w:rsidR="00187B16" w:rsidRDefault="00187B16" w:rsidP="00187B16">
      <w:pPr>
        <w:pStyle w:val="Tijeloteksta"/>
        <w:tabs>
          <w:tab w:val="left" w:pos="708"/>
        </w:tabs>
        <w:jc w:val="left"/>
      </w:pPr>
    </w:p>
    <w:p w14:paraId="14F74972" w14:textId="77777777" w:rsidR="0080712A" w:rsidRDefault="0080712A" w:rsidP="0080712A">
      <w:pPr>
        <w:pStyle w:val="Tijeloteksta"/>
        <w:tabs>
          <w:tab w:val="left" w:pos="708"/>
        </w:tabs>
        <w:jc w:val="left"/>
      </w:pPr>
      <w:r>
        <w:tab/>
        <w:t>4. VICTA d.o.o. Split, OIB: 63467075102, i to na način da se tražbina ovog vjerovnika smatra utvrđenom kao tražbina  drugog višeg isplatnog reda u  iznosu od   11.200.000,00 kn.</w:t>
      </w:r>
    </w:p>
    <w:p w14:paraId="6DC94DF6" w14:textId="77777777" w:rsidR="0080712A" w:rsidRDefault="0080712A" w:rsidP="0080712A">
      <w:pPr>
        <w:pStyle w:val="Tijeloteksta"/>
        <w:tabs>
          <w:tab w:val="left" w:pos="708"/>
        </w:tabs>
        <w:jc w:val="left"/>
      </w:pPr>
    </w:p>
    <w:p w14:paraId="5EC0D55E" w14:textId="77777777" w:rsidR="0080712A" w:rsidRDefault="0080712A" w:rsidP="0080712A">
      <w:pPr>
        <w:pStyle w:val="Tijeloteksta"/>
        <w:tabs>
          <w:tab w:val="left" w:pos="708"/>
        </w:tabs>
        <w:jc w:val="left"/>
      </w:pPr>
      <w:r>
        <w:tab/>
        <w:t>5. H-ABDUCO d.o.o.</w:t>
      </w:r>
      <w:r w:rsidRPr="0080712A">
        <w:t xml:space="preserve"> </w:t>
      </w:r>
      <w:r>
        <w:t>Zagreb, OIB: 75237018400, i to na način da se tražbina ovog vjerovnika smatra utvrđenom kao tražbina  drugog višeg isplatnog reda u  iznosu od   137.830.449,86 kn.</w:t>
      </w:r>
    </w:p>
    <w:p w14:paraId="26C672DB" w14:textId="77777777" w:rsidR="0080712A" w:rsidRDefault="0080712A" w:rsidP="0080712A">
      <w:pPr>
        <w:pStyle w:val="Tijeloteksta"/>
        <w:tabs>
          <w:tab w:val="left" w:pos="708"/>
        </w:tabs>
        <w:jc w:val="left"/>
      </w:pPr>
    </w:p>
    <w:p w14:paraId="26311121" w14:textId="77777777" w:rsidR="0080712A" w:rsidRDefault="0080712A" w:rsidP="0080712A">
      <w:pPr>
        <w:pStyle w:val="Tijeloteksta"/>
        <w:tabs>
          <w:tab w:val="left" w:pos="708"/>
        </w:tabs>
        <w:jc w:val="left"/>
      </w:pPr>
      <w:r>
        <w:tab/>
        <w:t>6. GROING GRADNJA d.o.o. Podstrana, OIB: 57987922362, i to na način da se tražbina ovog vjerovnika smatra utvrđenom kao tražbina  drugog višeg isplatnog reda u  iznosu od   621.722,58 kn.</w:t>
      </w:r>
    </w:p>
    <w:p w14:paraId="436AE319" w14:textId="77777777" w:rsidR="0080712A" w:rsidRDefault="0080712A" w:rsidP="0080712A">
      <w:pPr>
        <w:pStyle w:val="Tijeloteksta"/>
        <w:tabs>
          <w:tab w:val="left" w:pos="708"/>
        </w:tabs>
        <w:jc w:val="left"/>
      </w:pPr>
    </w:p>
    <w:p w14:paraId="76971430" w14:textId="77777777" w:rsidR="0080712A" w:rsidRDefault="0080712A" w:rsidP="00187B16">
      <w:pPr>
        <w:pStyle w:val="Tijeloteksta"/>
        <w:tabs>
          <w:tab w:val="left" w:pos="708"/>
        </w:tabs>
        <w:jc w:val="left"/>
      </w:pPr>
      <w:r>
        <w:tab/>
      </w:r>
    </w:p>
    <w:p w14:paraId="1CEE7B0A" w14:textId="77777777" w:rsidR="0080712A" w:rsidRDefault="0080712A" w:rsidP="004325A6">
      <w:pPr>
        <w:pStyle w:val="Tijeloteksta"/>
        <w:tabs>
          <w:tab w:val="left" w:pos="708"/>
        </w:tabs>
        <w:jc w:val="left"/>
      </w:pPr>
      <w:r>
        <w:lastRenderedPageBreak/>
        <w:tab/>
      </w:r>
      <w:r w:rsidR="004325A6">
        <w:t xml:space="preserve">                                                          2                                              </w:t>
      </w:r>
      <w:r w:rsidR="004325A6" w:rsidRPr="004325A6">
        <w:rPr>
          <w:b/>
        </w:rPr>
        <w:t>1.St-159/2014</w:t>
      </w:r>
      <w:r w:rsidR="004325A6" w:rsidRPr="004325A6">
        <w:rPr>
          <w:b/>
        </w:rPr>
        <w:tab/>
      </w:r>
      <w:r w:rsidR="004325A6">
        <w:tab/>
      </w:r>
      <w:r>
        <w:tab/>
        <w:t xml:space="preserve">                                  </w:t>
      </w:r>
    </w:p>
    <w:p w14:paraId="03F2DD04" w14:textId="77777777" w:rsidR="00187B16" w:rsidRDefault="0080712A" w:rsidP="00187B16">
      <w:pPr>
        <w:pStyle w:val="Tijeloteksta"/>
        <w:tabs>
          <w:tab w:val="left" w:pos="708"/>
        </w:tabs>
        <w:jc w:val="left"/>
      </w:pPr>
      <w:r>
        <w:t>7. MONTER PROJEKT d.o.o. u stečaju;OIB: 02734084556, i to na način da se tražbina ovog vjerovnika smatra utvrđenom kao tražbina  drugog višeg isplatnog reda u  iznosu od   2.954.361,26 kn.</w:t>
      </w:r>
    </w:p>
    <w:p w14:paraId="1715A6A4" w14:textId="77777777" w:rsidR="00187B16" w:rsidRDefault="00187B16" w:rsidP="004325A6">
      <w:pPr>
        <w:ind w:left="705"/>
      </w:pPr>
      <w:r>
        <w:t xml:space="preserve">                                                    Obrazloženje</w:t>
      </w:r>
    </w:p>
    <w:p w14:paraId="34A6A04B" w14:textId="77777777" w:rsidR="003B7618" w:rsidRDefault="003B7618" w:rsidP="003B7618">
      <w:pPr>
        <w:spacing w:before="240"/>
        <w:ind w:firstLine="708"/>
        <w:jc w:val="both"/>
        <w:rPr>
          <w:rFonts w:eastAsia="Calibri"/>
          <w:lang w:eastAsia="en-US"/>
        </w:rPr>
      </w:pPr>
      <w:r>
        <w:rPr>
          <w:rFonts w:eastAsia="Calibri"/>
          <w:lang w:eastAsia="en-US"/>
        </w:rPr>
        <w:t>Rješenjem ovog suda poslovni broj St-159/2014 od 8.lipnja 2015.  godine otvoren je stečajni postupak nad dužnikom</w:t>
      </w:r>
      <w:r>
        <w:rPr>
          <w:bCs/>
        </w:rPr>
        <w:t xml:space="preserve"> ATRIUM SPALATUM d.o.o. </w:t>
      </w:r>
      <w:r>
        <w:rPr>
          <w:rFonts w:eastAsia="Calibri"/>
        </w:rPr>
        <w:t>Split, Poljička cesta 20 B,OIB:75237018400</w:t>
      </w:r>
      <w:r>
        <w:rPr>
          <w:rFonts w:eastAsia="Calibri"/>
          <w:lang w:eastAsia="en-US"/>
        </w:rPr>
        <w:t xml:space="preserve">. Navedenim rješenjem za stečajnog upravitelja imenovana je  Meri </w:t>
      </w:r>
      <w:proofErr w:type="spellStart"/>
      <w:r>
        <w:rPr>
          <w:rFonts w:eastAsia="Calibri"/>
          <w:lang w:eastAsia="en-US"/>
        </w:rPr>
        <w:t>Šitić</w:t>
      </w:r>
      <w:proofErr w:type="spellEnd"/>
      <w:r>
        <w:rPr>
          <w:rFonts w:eastAsia="Calibri"/>
          <w:lang w:eastAsia="en-US"/>
        </w:rPr>
        <w:t xml:space="preserve"> iz Splita, Šime Ljubića 7.,OIB: 61723426098.</w:t>
      </w:r>
    </w:p>
    <w:p w14:paraId="7760385B" w14:textId="77777777" w:rsidR="003B7618" w:rsidRDefault="003B7618" w:rsidP="00187B16">
      <w:pPr>
        <w:tabs>
          <w:tab w:val="left" w:pos="720"/>
          <w:tab w:val="left" w:pos="6810"/>
        </w:tabs>
        <w:jc w:val="both"/>
      </w:pPr>
    </w:p>
    <w:p w14:paraId="415EF677" w14:textId="77777777" w:rsidR="00242F9D" w:rsidRDefault="00187B16" w:rsidP="00242F9D">
      <w:pPr>
        <w:pStyle w:val="Tijeloteksta"/>
        <w:tabs>
          <w:tab w:val="left" w:pos="708"/>
        </w:tabs>
      </w:pPr>
      <w:r>
        <w:tab/>
        <w:t>Na ispitnom ročištu od  2</w:t>
      </w:r>
      <w:r w:rsidR="00242F9D">
        <w:t>7</w:t>
      </w:r>
      <w:r>
        <w:t xml:space="preserve">. </w:t>
      </w:r>
      <w:r w:rsidR="00242F9D">
        <w:t>lipnja</w:t>
      </w:r>
      <w:r>
        <w:t xml:space="preserve">  201</w:t>
      </w:r>
      <w:r w:rsidR="00242F9D">
        <w:t>6</w:t>
      </w:r>
      <w:r>
        <w:t xml:space="preserve">. godine </w:t>
      </w:r>
      <w:r w:rsidR="00242F9D">
        <w:t xml:space="preserve">stečajni vjerovnik Tomislav </w:t>
      </w:r>
      <w:proofErr w:type="spellStart"/>
      <w:r w:rsidR="00242F9D">
        <w:t>Baus</w:t>
      </w:r>
      <w:proofErr w:type="spellEnd"/>
      <w:r w:rsidR="00242F9D">
        <w:t xml:space="preserve"> </w:t>
      </w:r>
      <w:r w:rsidR="007352EA">
        <w:t xml:space="preserve">je </w:t>
      </w:r>
      <w:r>
        <w:t>osporio prijav</w:t>
      </w:r>
      <w:r w:rsidR="00242F9D">
        <w:t>ljene</w:t>
      </w:r>
      <w:r>
        <w:t xml:space="preserve"> tražbine stečajn</w:t>
      </w:r>
      <w:r w:rsidR="00242F9D">
        <w:t>ih</w:t>
      </w:r>
      <w:r>
        <w:t xml:space="preserve"> vjerovnika</w:t>
      </w:r>
      <w:r w:rsidR="00242F9D">
        <w:t>: 1.</w:t>
      </w:r>
      <w:r w:rsidR="00242F9D" w:rsidRPr="00187B16">
        <w:t xml:space="preserve"> </w:t>
      </w:r>
      <w:r w:rsidR="00242F9D">
        <w:t xml:space="preserve">GRAD SPLIT, Split,OIB: 78755598869, koja je glasila na  iznos od   17.265,973,87 kn, 2. ARKADA d.o.o </w:t>
      </w:r>
      <w:proofErr w:type="spellStart"/>
      <w:r w:rsidR="00242F9D">
        <w:t>Sračinca</w:t>
      </w:r>
      <w:proofErr w:type="spellEnd"/>
      <w:r w:rsidR="00242F9D">
        <w:t>, Varaždinska 205;, OIB: 24031642606,</w:t>
      </w:r>
      <w:r w:rsidR="00242F9D" w:rsidRPr="00242F9D">
        <w:t xml:space="preserve"> </w:t>
      </w:r>
      <w:r w:rsidR="00242F9D">
        <w:t xml:space="preserve">koja je glasila na  iznos od  2.287.318,93 kn, </w:t>
      </w:r>
      <w:r w:rsidR="00242F9D">
        <w:tab/>
        <w:t>3. REPUBLIKA HRVATSKA, Ministarstvo financija, OIB: 18683136487, koja je glasila na  iznos od  104.082,09 kn, 4. VICTA d.o.o. Split, OIB: 63467075102, koja je glasila na  iznos od  11.200,00 kn i 5. H-ABDUCO d.o.o.</w:t>
      </w:r>
      <w:r w:rsidR="00242F9D" w:rsidRPr="0080712A">
        <w:t xml:space="preserve"> </w:t>
      </w:r>
      <w:r w:rsidR="00242F9D">
        <w:t xml:space="preserve">Zagreb, OIB: 75237018400, koja je glasila na  iznos od  137.830.449,86 kn, a sve  prijave tražbina navedenih </w:t>
      </w:r>
      <w:r w:rsidR="007352EA">
        <w:t xml:space="preserve">stečajnih </w:t>
      </w:r>
      <w:r w:rsidR="00242F9D">
        <w:t xml:space="preserve">vjerovnika temeljile su se na ovršnim ispravama. </w:t>
      </w:r>
    </w:p>
    <w:p w14:paraId="7322135C" w14:textId="77777777" w:rsidR="00187B16" w:rsidRPr="004325A6" w:rsidRDefault="00187B16" w:rsidP="00187B16">
      <w:pPr>
        <w:pStyle w:val="Tijeloteksta-uvlaka3"/>
        <w:ind w:left="0"/>
        <w:jc w:val="both"/>
        <w:rPr>
          <w:sz w:val="24"/>
          <w:szCs w:val="24"/>
        </w:rPr>
      </w:pPr>
    </w:p>
    <w:p w14:paraId="7D4DB258" w14:textId="77777777" w:rsidR="004325A6" w:rsidRDefault="004325A6" w:rsidP="004325A6">
      <w:pPr>
        <w:pStyle w:val="Tijeloteksta"/>
        <w:tabs>
          <w:tab w:val="left" w:pos="708"/>
        </w:tabs>
        <w:jc w:val="left"/>
      </w:pPr>
      <w:r w:rsidRPr="004325A6">
        <w:tab/>
      </w:r>
      <w:r>
        <w:t>Nadalje, n</w:t>
      </w:r>
      <w:r w:rsidRPr="004325A6">
        <w:t xml:space="preserve">a ispitnom ročištu od  27. lipnja  2016. godine </w:t>
      </w:r>
      <w:r>
        <w:t xml:space="preserve">stečajni upravitelj i </w:t>
      </w:r>
      <w:r w:rsidRPr="004325A6">
        <w:t xml:space="preserve">stečajni vjerovnik Tomislav </w:t>
      </w:r>
      <w:proofErr w:type="spellStart"/>
      <w:r w:rsidRPr="004325A6">
        <w:t>Baus</w:t>
      </w:r>
      <w:proofErr w:type="spellEnd"/>
      <w:r w:rsidRPr="004325A6">
        <w:t xml:space="preserve"> ospori</w:t>
      </w:r>
      <w:r>
        <w:t xml:space="preserve">li su </w:t>
      </w:r>
      <w:r w:rsidRPr="004325A6">
        <w:t xml:space="preserve"> prijavljene tražbine stečajnih vjerovnika: 1. GROING GRADNJA d.o.o. Podstrana, OIB: 57987922362</w:t>
      </w:r>
      <w:r>
        <w:t xml:space="preserve">, </w:t>
      </w:r>
      <w:r w:rsidRPr="004325A6">
        <w:t xml:space="preserve">koja je glasila na  iznos od  </w:t>
      </w:r>
      <w:r>
        <w:t>621.722,58</w:t>
      </w:r>
      <w:r w:rsidRPr="004325A6">
        <w:t xml:space="preserve"> kn</w:t>
      </w:r>
      <w:r>
        <w:t xml:space="preserve"> i 2. </w:t>
      </w:r>
      <w:r w:rsidRPr="004325A6">
        <w:t>MONTER PROJEKT d.o.o. u stečaju;</w:t>
      </w:r>
      <w:r>
        <w:t xml:space="preserve"> </w:t>
      </w:r>
      <w:r w:rsidRPr="004325A6">
        <w:t>OIB: 02734084556</w:t>
      </w:r>
      <w:r>
        <w:t xml:space="preserve">, </w:t>
      </w:r>
      <w:r w:rsidRPr="004325A6">
        <w:t xml:space="preserve">koja je glasila na  iznos od  </w:t>
      </w:r>
      <w:r>
        <w:t xml:space="preserve">2.954.361,26 kn, time da su se prijavljene tražbine ovih vjerovnika temeljile na vjerodostojnim ispravama. </w:t>
      </w:r>
    </w:p>
    <w:p w14:paraId="28BFD8F9" w14:textId="77777777" w:rsidR="004325A6" w:rsidRDefault="004325A6" w:rsidP="00187B16">
      <w:pPr>
        <w:pStyle w:val="Tijeloteksta"/>
        <w:tabs>
          <w:tab w:val="left" w:pos="708"/>
        </w:tabs>
      </w:pPr>
    </w:p>
    <w:p w14:paraId="62F39DCC" w14:textId="77777777" w:rsidR="00187B16" w:rsidRDefault="00187B16" w:rsidP="003B6379">
      <w:pPr>
        <w:pStyle w:val="Tijeloteksta"/>
        <w:tabs>
          <w:tab w:val="left" w:pos="708"/>
        </w:tabs>
      </w:pPr>
      <w:r>
        <w:tab/>
        <w:t xml:space="preserve">Podneskom primljenim kod  ovog suda </w:t>
      </w:r>
      <w:r w:rsidR="004325A6">
        <w:t>18</w:t>
      </w:r>
      <w:r>
        <w:t xml:space="preserve">. </w:t>
      </w:r>
      <w:r w:rsidR="004325A6">
        <w:t>rujna</w:t>
      </w:r>
      <w:r>
        <w:t xml:space="preserve"> 2017. godine</w:t>
      </w:r>
      <w:r w:rsidR="003B6379">
        <w:t>,</w:t>
      </w:r>
      <w:r>
        <w:t xml:space="preserve"> stečajni vjerovnik</w:t>
      </w:r>
      <w:r w:rsidR="004325A6">
        <w:t xml:space="preserve"> ARKADA d.o.o </w:t>
      </w:r>
      <w:proofErr w:type="spellStart"/>
      <w:r w:rsidR="004325A6">
        <w:t>Sračinca</w:t>
      </w:r>
      <w:proofErr w:type="spellEnd"/>
      <w:r w:rsidR="004325A6">
        <w:t>, Varaždinska 205</w:t>
      </w:r>
      <w:r>
        <w:t xml:space="preserve"> je  zatražio ispravak tablice ispitanih tražbina na način da se utvrdi postojanje potraživanja ovog stečajnog vjerovnika prema stečajnom dužniku  u iznosu od </w:t>
      </w:r>
      <w:r w:rsidR="003B6379">
        <w:t xml:space="preserve">2.287.318,93 kn,  </w:t>
      </w:r>
      <w:r>
        <w:t xml:space="preserve">jer </w:t>
      </w:r>
      <w:r w:rsidR="003B6379">
        <w:t>da stečajni vjerovnik osporavatelj sukladno uputi suda nije podnio tužbu radi dokazivanja osnovanosti osporavanja.</w:t>
      </w:r>
    </w:p>
    <w:p w14:paraId="36F9970B" w14:textId="77777777" w:rsidR="003B6379" w:rsidRDefault="003B6379" w:rsidP="003B6379">
      <w:pPr>
        <w:pStyle w:val="Tijeloteksta"/>
        <w:tabs>
          <w:tab w:val="left" w:pos="708"/>
        </w:tabs>
      </w:pPr>
    </w:p>
    <w:p w14:paraId="2024451C" w14:textId="77777777" w:rsidR="003B6379" w:rsidRDefault="003B6379" w:rsidP="003B6379">
      <w:pPr>
        <w:pStyle w:val="Tijeloteksta"/>
        <w:tabs>
          <w:tab w:val="left" w:pos="708"/>
        </w:tabs>
      </w:pPr>
      <w:r>
        <w:tab/>
        <w:t>Podneskom primljenim kod  ovog suda 14. prosinca  2017. godine, stečajni upravitelj je naveo kako stečajni vjerovnici koji su odlukom suda od 01.srpnja 2017.godine bili upućeni na pokretanje parnica radi utvrđivanja osnovanosti osporavanja prijavljenih tražbina stečajnih vjerovnika koje se temelje na ovršnim ispravama ( vjerovnici pod br.1. do 5.) nisu pokrenuli parnice</w:t>
      </w:r>
      <w:r w:rsidR="00D036C5">
        <w:t xml:space="preserve">, </w:t>
      </w:r>
      <w:r>
        <w:t xml:space="preserve"> radi čeka se predlaže da sud   izvrši ispravku tablice  utvrđenih tražbina za navedene vjerovnike, povećanjem utvrđenih tražbina </w:t>
      </w:r>
      <w:r w:rsidR="007352EA">
        <w:t>stečajnih</w:t>
      </w:r>
      <w:r>
        <w:t xml:space="preserve"> vjerovnika drugog višeg isplatnog reda.</w:t>
      </w:r>
    </w:p>
    <w:p w14:paraId="2A7BFAEC" w14:textId="77777777" w:rsidR="003B6379" w:rsidRDefault="003B6379" w:rsidP="003B6379">
      <w:pPr>
        <w:pStyle w:val="Tijeloteksta"/>
        <w:tabs>
          <w:tab w:val="left" w:pos="708"/>
        </w:tabs>
      </w:pPr>
    </w:p>
    <w:p w14:paraId="7155E89A" w14:textId="77777777" w:rsidR="00187B16" w:rsidRDefault="003B6379" w:rsidP="00D036C5">
      <w:pPr>
        <w:pStyle w:val="Tijeloteksta"/>
        <w:tabs>
          <w:tab w:val="left" w:pos="708"/>
        </w:tabs>
      </w:pPr>
      <w:r>
        <w:tab/>
      </w:r>
      <w:r w:rsidR="00D036C5">
        <w:t>Stečajni upravitelj je u predmetnom podnesku također predl</w:t>
      </w:r>
      <w:r w:rsidR="007352EA">
        <w:t>o</w:t>
      </w:r>
      <w:r w:rsidR="00D036C5">
        <w:t xml:space="preserve">žio da sud   izvrši ispravku tablice  utvrđenih tražbina za  vjerovnike: </w:t>
      </w:r>
      <w:r w:rsidR="00D036C5" w:rsidRPr="004325A6">
        <w:t>1. GROING GRADNJA d.o.o. Podstrana</w:t>
      </w:r>
      <w:r w:rsidR="00D036C5">
        <w:t xml:space="preserve"> i   2. </w:t>
      </w:r>
      <w:r w:rsidR="00D036C5" w:rsidRPr="004325A6">
        <w:t>MONTER PROJEKT d.o.o. u stečaju</w:t>
      </w:r>
      <w:r w:rsidR="00D036C5">
        <w:t xml:space="preserve"> povećanjem utvrđenih tražbina  vjerovnika drugog višeg isplatnog reda u iznosu od 621.722,58</w:t>
      </w:r>
      <w:r w:rsidR="00D036C5" w:rsidRPr="004325A6">
        <w:t xml:space="preserve"> kn</w:t>
      </w:r>
      <w:r w:rsidR="00D036C5">
        <w:t xml:space="preserve"> i u iznosu od 2.287.318,93 kn, obzirom da je stečajni dužnik sa navedenim vjerovnicima u postupcima vođenim kod ovog suda pod br. Povrv-1112/2016 i br. Povrv-1182/2016 sklopio sudske nagodbe u kojima se ovim vjerovnicima  utvrđuje </w:t>
      </w:r>
      <w:r w:rsidR="007352EA">
        <w:t xml:space="preserve">osnovanim </w:t>
      </w:r>
      <w:r w:rsidR="00D036C5">
        <w:t>tražbina u iznosu od 621.722,58</w:t>
      </w:r>
      <w:r w:rsidR="00D036C5" w:rsidRPr="004325A6">
        <w:t xml:space="preserve"> kn</w:t>
      </w:r>
      <w:r w:rsidR="00D036C5">
        <w:t xml:space="preserve"> i u iznosu od 2.287.318,93 kn.</w:t>
      </w:r>
    </w:p>
    <w:p w14:paraId="07C956FB" w14:textId="77777777" w:rsidR="008F5F05" w:rsidRPr="008F5F05" w:rsidRDefault="008F5F05" w:rsidP="008F5F05">
      <w:pPr>
        <w:pStyle w:val="Tijeloteksta-uvlaka3"/>
        <w:ind w:left="0" w:firstLine="708"/>
        <w:rPr>
          <w:b/>
          <w:sz w:val="24"/>
          <w:szCs w:val="24"/>
        </w:rPr>
      </w:pPr>
      <w:r>
        <w:rPr>
          <w:sz w:val="24"/>
          <w:szCs w:val="24"/>
        </w:rPr>
        <w:lastRenderedPageBreak/>
        <w:tab/>
      </w:r>
      <w:r>
        <w:rPr>
          <w:sz w:val="24"/>
          <w:szCs w:val="24"/>
        </w:rPr>
        <w:tab/>
      </w:r>
      <w:r>
        <w:rPr>
          <w:sz w:val="24"/>
          <w:szCs w:val="24"/>
        </w:rPr>
        <w:tab/>
      </w:r>
      <w:r>
        <w:rPr>
          <w:sz w:val="24"/>
          <w:szCs w:val="24"/>
        </w:rPr>
        <w:tab/>
      </w:r>
      <w:r>
        <w:rPr>
          <w:sz w:val="24"/>
          <w:szCs w:val="24"/>
        </w:rPr>
        <w:tab/>
        <w:t>3</w:t>
      </w:r>
      <w:r>
        <w:rPr>
          <w:sz w:val="24"/>
          <w:szCs w:val="24"/>
        </w:rPr>
        <w:tab/>
      </w:r>
      <w:r>
        <w:rPr>
          <w:sz w:val="24"/>
          <w:szCs w:val="24"/>
        </w:rPr>
        <w:tab/>
      </w:r>
      <w:r>
        <w:rPr>
          <w:sz w:val="24"/>
          <w:szCs w:val="24"/>
        </w:rPr>
        <w:tab/>
      </w:r>
      <w:r>
        <w:rPr>
          <w:sz w:val="24"/>
          <w:szCs w:val="24"/>
        </w:rPr>
        <w:tab/>
      </w:r>
      <w:r w:rsidRPr="008F5F05">
        <w:rPr>
          <w:b/>
          <w:sz w:val="24"/>
          <w:szCs w:val="24"/>
        </w:rPr>
        <w:t>1.St-15</w:t>
      </w:r>
      <w:r w:rsidR="007352EA">
        <w:rPr>
          <w:b/>
          <w:sz w:val="24"/>
          <w:szCs w:val="24"/>
        </w:rPr>
        <w:t>9</w:t>
      </w:r>
      <w:r w:rsidRPr="008F5F05">
        <w:rPr>
          <w:b/>
          <w:sz w:val="24"/>
          <w:szCs w:val="24"/>
        </w:rPr>
        <w:t>/2014</w:t>
      </w:r>
    </w:p>
    <w:p w14:paraId="521A988D" w14:textId="77777777" w:rsidR="00187B16" w:rsidRDefault="00187B16" w:rsidP="00187B16">
      <w:pPr>
        <w:pStyle w:val="Tijeloteksta-uvlaka3"/>
        <w:ind w:left="0" w:firstLine="708"/>
        <w:jc w:val="both"/>
        <w:rPr>
          <w:b/>
          <w:sz w:val="24"/>
          <w:szCs w:val="24"/>
        </w:rPr>
      </w:pPr>
      <w:r>
        <w:rPr>
          <w:sz w:val="24"/>
          <w:szCs w:val="24"/>
        </w:rPr>
        <w:t xml:space="preserve">Kako je </w:t>
      </w:r>
      <w:r w:rsidR="00D036C5">
        <w:rPr>
          <w:sz w:val="24"/>
          <w:szCs w:val="24"/>
        </w:rPr>
        <w:t xml:space="preserve">sud </w:t>
      </w:r>
      <w:r>
        <w:rPr>
          <w:sz w:val="24"/>
          <w:szCs w:val="24"/>
        </w:rPr>
        <w:t xml:space="preserve">pregledom  </w:t>
      </w:r>
      <w:r w:rsidR="00D036C5">
        <w:rPr>
          <w:sz w:val="24"/>
          <w:szCs w:val="24"/>
        </w:rPr>
        <w:t>predmetnog stečajnog spisa utvrdio da su točni navodi stečajn</w:t>
      </w:r>
      <w:r w:rsidR="007352EA">
        <w:rPr>
          <w:sz w:val="24"/>
          <w:szCs w:val="24"/>
        </w:rPr>
        <w:t>og</w:t>
      </w:r>
      <w:r w:rsidR="00D036C5">
        <w:rPr>
          <w:sz w:val="24"/>
          <w:szCs w:val="24"/>
        </w:rPr>
        <w:t xml:space="preserve"> upravitelj</w:t>
      </w:r>
      <w:r w:rsidR="007352EA">
        <w:rPr>
          <w:sz w:val="24"/>
          <w:szCs w:val="24"/>
        </w:rPr>
        <w:t>a</w:t>
      </w:r>
      <w:r w:rsidR="00D036C5">
        <w:rPr>
          <w:sz w:val="24"/>
          <w:szCs w:val="24"/>
        </w:rPr>
        <w:t xml:space="preserve"> iz podneska od 14.</w:t>
      </w:r>
      <w:r w:rsidR="008F5F05">
        <w:rPr>
          <w:sz w:val="24"/>
          <w:szCs w:val="24"/>
        </w:rPr>
        <w:t xml:space="preserve">prosinca 2017.godine, vezani uz navode u svezi osporavanja tražbina stečajnih vjerovnika </w:t>
      </w:r>
      <w:r w:rsidR="007352EA">
        <w:rPr>
          <w:sz w:val="24"/>
          <w:szCs w:val="24"/>
        </w:rPr>
        <w:t xml:space="preserve">na ispitnom ročištu od </w:t>
      </w:r>
      <w:r w:rsidR="007352EA" w:rsidRPr="004325A6">
        <w:rPr>
          <w:sz w:val="24"/>
          <w:szCs w:val="24"/>
        </w:rPr>
        <w:t>27. lipnja  2016. godine</w:t>
      </w:r>
      <w:r w:rsidR="007352EA">
        <w:rPr>
          <w:sz w:val="24"/>
          <w:szCs w:val="24"/>
        </w:rPr>
        <w:t>,</w:t>
      </w:r>
      <w:r w:rsidR="007352EA" w:rsidRPr="004325A6">
        <w:rPr>
          <w:sz w:val="24"/>
          <w:szCs w:val="24"/>
        </w:rPr>
        <w:t xml:space="preserve"> </w:t>
      </w:r>
      <w:r w:rsidR="008F5F05">
        <w:rPr>
          <w:sz w:val="24"/>
          <w:szCs w:val="24"/>
        </w:rPr>
        <w:t>navedenih pod red.br. 1 do 7.</w:t>
      </w:r>
      <w:r>
        <w:rPr>
          <w:sz w:val="24"/>
          <w:szCs w:val="24"/>
        </w:rPr>
        <w:t xml:space="preserve"> </w:t>
      </w:r>
      <w:r w:rsidR="007352EA">
        <w:rPr>
          <w:sz w:val="24"/>
          <w:szCs w:val="24"/>
        </w:rPr>
        <w:t>izreke ovog rješenja</w:t>
      </w:r>
      <w:r>
        <w:rPr>
          <w:sz w:val="24"/>
          <w:szCs w:val="24"/>
        </w:rPr>
        <w:t xml:space="preserve"> to je temeljem odredbe čl.  </w:t>
      </w:r>
      <w:smartTag w:uri="urn:schemas-microsoft-com:office:smarttags" w:element="metricconverter">
        <w:smartTagPr>
          <w:attr w:name="ProductID" w:val="181 st"/>
        </w:smartTagPr>
        <w:r>
          <w:rPr>
            <w:sz w:val="24"/>
            <w:szCs w:val="24"/>
          </w:rPr>
          <w:t>181 st</w:t>
        </w:r>
      </w:smartTag>
      <w:r>
        <w:rPr>
          <w:sz w:val="24"/>
          <w:szCs w:val="24"/>
        </w:rPr>
        <w:t>. 2  Stečajnog zakona</w:t>
      </w:r>
      <w:r>
        <w:rPr>
          <w:b/>
          <w:sz w:val="24"/>
          <w:szCs w:val="24"/>
        </w:rPr>
        <w:t xml:space="preserve"> </w:t>
      </w:r>
      <w:r>
        <w:rPr>
          <w:bCs/>
          <w:sz w:val="24"/>
          <w:szCs w:val="24"/>
        </w:rPr>
        <w:t>(Narodne novine br. 44/96, 29/99, 129/00, 123/03, 82/06,116/10, 25/12 i 133/12 )</w:t>
      </w:r>
      <w:r w:rsidR="007352EA">
        <w:rPr>
          <w:bCs/>
          <w:sz w:val="24"/>
          <w:szCs w:val="24"/>
        </w:rPr>
        <w:t xml:space="preserve"> </w:t>
      </w:r>
      <w:r>
        <w:rPr>
          <w:b/>
          <w:bCs/>
          <w:sz w:val="24"/>
          <w:szCs w:val="24"/>
        </w:rPr>
        <w:t xml:space="preserve"> </w:t>
      </w:r>
      <w:r>
        <w:rPr>
          <w:sz w:val="24"/>
          <w:szCs w:val="24"/>
        </w:rPr>
        <w:t>trebalo odlučiti kao u izreci rješenja.</w:t>
      </w:r>
      <w:r>
        <w:rPr>
          <w:b/>
          <w:sz w:val="24"/>
          <w:szCs w:val="24"/>
        </w:rPr>
        <w:t xml:space="preserve"> </w:t>
      </w:r>
    </w:p>
    <w:p w14:paraId="615B29FE" w14:textId="77777777" w:rsidR="00187B16" w:rsidRDefault="00187B16" w:rsidP="00187B16">
      <w:pPr>
        <w:ind w:left="705"/>
        <w:jc w:val="center"/>
      </w:pPr>
    </w:p>
    <w:p w14:paraId="0166EE23" w14:textId="77777777" w:rsidR="00187B16" w:rsidRDefault="00187B16" w:rsidP="00187B16">
      <w:pPr>
        <w:pStyle w:val="Uvuenotijeloteksta"/>
        <w:ind w:left="0"/>
        <w:jc w:val="center"/>
      </w:pPr>
      <w:r>
        <w:t xml:space="preserve">U Splitu,  </w:t>
      </w:r>
      <w:r w:rsidR="008F5F05">
        <w:t>1</w:t>
      </w:r>
      <w:r w:rsidR="00E159E4">
        <w:t>5</w:t>
      </w:r>
      <w:r>
        <w:t xml:space="preserve">. </w:t>
      </w:r>
      <w:r w:rsidR="008F5F05">
        <w:t>prosinca</w:t>
      </w:r>
      <w:r>
        <w:t xml:space="preserve"> 2017. godine.</w:t>
      </w:r>
    </w:p>
    <w:p w14:paraId="64CA67AA" w14:textId="77777777" w:rsidR="00187B16" w:rsidRDefault="00187B16" w:rsidP="00187B16">
      <w:pPr>
        <w:pStyle w:val="Uvuenotijeloteksta"/>
        <w:ind w:left="0"/>
        <w:jc w:val="center"/>
      </w:pPr>
    </w:p>
    <w:p w14:paraId="43F7D261" w14:textId="77777777" w:rsidR="00187B16" w:rsidRDefault="00187B16" w:rsidP="00187B16">
      <w:pPr>
        <w:pStyle w:val="Uvuenotijeloteksta"/>
        <w:ind w:left="0"/>
        <w:jc w:val="center"/>
      </w:pPr>
    </w:p>
    <w:p w14:paraId="154EAE94" w14:textId="77777777" w:rsidR="00187B16" w:rsidRDefault="00187B16" w:rsidP="00187B16">
      <w:pPr>
        <w:jc w:val="both"/>
      </w:pPr>
      <w:r>
        <w:tab/>
      </w:r>
      <w:r>
        <w:tab/>
      </w:r>
      <w:r>
        <w:tab/>
      </w:r>
      <w:r>
        <w:tab/>
      </w:r>
      <w:r>
        <w:tab/>
      </w:r>
      <w:r>
        <w:tab/>
      </w:r>
      <w:r>
        <w:tab/>
      </w:r>
      <w:r>
        <w:tab/>
        <w:t xml:space="preserve"> </w:t>
      </w:r>
      <w:r>
        <w:tab/>
        <w:t>S U D A C</w:t>
      </w:r>
    </w:p>
    <w:p w14:paraId="068C275B" w14:textId="77777777" w:rsidR="00187B16" w:rsidRDefault="00187B16" w:rsidP="00187B16">
      <w:pPr>
        <w:jc w:val="both"/>
      </w:pPr>
    </w:p>
    <w:p w14:paraId="49CE7B64" w14:textId="77777777" w:rsidR="00187B16" w:rsidRDefault="00187B16" w:rsidP="00187B16">
      <w:pPr>
        <w:jc w:val="both"/>
      </w:pPr>
      <w:r>
        <w:tab/>
      </w:r>
      <w:r>
        <w:tab/>
        <w:t xml:space="preserve">  </w:t>
      </w:r>
      <w:r>
        <w:tab/>
      </w:r>
      <w:r>
        <w:tab/>
      </w:r>
      <w:r>
        <w:tab/>
      </w:r>
      <w:r>
        <w:tab/>
      </w:r>
      <w:r>
        <w:tab/>
      </w:r>
      <w:r>
        <w:tab/>
      </w:r>
      <w:r>
        <w:tab/>
        <w:t>Velimir Vuković</w:t>
      </w:r>
    </w:p>
    <w:p w14:paraId="1160810D" w14:textId="77777777" w:rsidR="00187B16" w:rsidRDefault="00187B16" w:rsidP="00187B16">
      <w:pPr>
        <w:jc w:val="both"/>
      </w:pPr>
    </w:p>
    <w:p w14:paraId="3E437B68" w14:textId="77777777" w:rsidR="00187B16" w:rsidRDefault="00187B16" w:rsidP="00187B16">
      <w:pPr>
        <w:jc w:val="both"/>
      </w:pPr>
    </w:p>
    <w:p w14:paraId="3DE21AA6" w14:textId="77777777" w:rsidR="00187B16" w:rsidRDefault="00187B16" w:rsidP="00187B16">
      <w:pPr>
        <w:jc w:val="both"/>
      </w:pPr>
    </w:p>
    <w:p w14:paraId="2625324A" w14:textId="77777777" w:rsidR="00187B16" w:rsidRDefault="00187B16" w:rsidP="00187B16">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14:paraId="7C070E81" w14:textId="77777777" w:rsidR="00187B16" w:rsidRDefault="00187B16" w:rsidP="00187B16">
      <w:pPr>
        <w:jc w:val="both"/>
      </w:pPr>
    </w:p>
    <w:p w14:paraId="35C471F6" w14:textId="77777777" w:rsidR="00187B16" w:rsidRDefault="00187B16" w:rsidP="00187B16">
      <w:pPr>
        <w:jc w:val="both"/>
      </w:pPr>
      <w:r>
        <w:t>DNA:</w:t>
      </w:r>
    </w:p>
    <w:p w14:paraId="4C54B106" w14:textId="77777777" w:rsidR="00187B16" w:rsidRDefault="00187B16" w:rsidP="00187B16">
      <w:pPr>
        <w:numPr>
          <w:ilvl w:val="0"/>
          <w:numId w:val="1"/>
        </w:numPr>
        <w:jc w:val="both"/>
      </w:pPr>
      <w:r>
        <w:t xml:space="preserve"> stečajn</w:t>
      </w:r>
      <w:r w:rsidR="008F5F05">
        <w:t>im</w:t>
      </w:r>
      <w:r>
        <w:t xml:space="preserve"> vjerovni</w:t>
      </w:r>
      <w:r w:rsidR="008F5F05">
        <w:t>cima pod red.br. 1. do.7.</w:t>
      </w:r>
      <w:r w:rsidR="007352EA">
        <w:t>, isticanjem rješenja na e-oglasnoj ploči</w:t>
      </w:r>
      <w:r>
        <w:t xml:space="preserve">  </w:t>
      </w:r>
    </w:p>
    <w:p w14:paraId="68181808" w14:textId="77777777" w:rsidR="00187B16" w:rsidRDefault="00187B16" w:rsidP="00187B16">
      <w:pPr>
        <w:numPr>
          <w:ilvl w:val="0"/>
          <w:numId w:val="1"/>
        </w:numPr>
        <w:jc w:val="both"/>
      </w:pPr>
      <w:r>
        <w:t xml:space="preserve">stečajnoj upraviteljici </w:t>
      </w:r>
      <w:r w:rsidR="008F5F05">
        <w:t xml:space="preserve">Meri </w:t>
      </w:r>
      <w:proofErr w:type="spellStart"/>
      <w:r w:rsidR="008F5F05">
        <w:t>Šitić</w:t>
      </w:r>
      <w:proofErr w:type="spellEnd"/>
      <w:r>
        <w:t xml:space="preserve">, dipl. oec. </w:t>
      </w:r>
    </w:p>
    <w:p w14:paraId="7F5ED779" w14:textId="77777777" w:rsidR="00187B16" w:rsidRDefault="00187B16" w:rsidP="00187B16">
      <w:r>
        <w:t xml:space="preserve">       - rješenje istaknuti na oglasnu ploču  suda</w:t>
      </w:r>
    </w:p>
    <w:p w14:paraId="747D44B9" w14:textId="77777777" w:rsidR="00187B16" w:rsidRDefault="00187B16" w:rsidP="00187B16"/>
    <w:p w14:paraId="04C27282" w14:textId="77777777" w:rsidR="00187B16" w:rsidRDefault="00187B16" w:rsidP="00187B16"/>
    <w:p w14:paraId="32AF9E19" w14:textId="77777777" w:rsidR="00F53219" w:rsidRDefault="00F53219"/>
    <w:sectPr w:rsidR="00F5321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333B"/>
    <w:multiLevelType w:val="hybridMultilevel"/>
    <w:tmpl w:val="288E5856"/>
    <w:lvl w:ilvl="0" w:tplc="58AAC8A6">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4628468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B16"/>
    <w:rsid w:val="00175AC5"/>
    <w:rsid w:val="00187B16"/>
    <w:rsid w:val="00242F9D"/>
    <w:rsid w:val="003B6379"/>
    <w:rsid w:val="003B7618"/>
    <w:rsid w:val="004325A6"/>
    <w:rsid w:val="006E570C"/>
    <w:rsid w:val="007352EA"/>
    <w:rsid w:val="0080712A"/>
    <w:rsid w:val="008F5F05"/>
    <w:rsid w:val="009C3490"/>
    <w:rsid w:val="00D036C5"/>
    <w:rsid w:val="00E159E4"/>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E653CF2"/>
  <w15:docId w15:val="{182FA3FF-2FC6-4891-9002-36FC42DE2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hr-H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7B16"/>
    <w:rPr>
      <w:rFonts w:eastAsia="Times New Roman"/>
      <w:lang w:eastAsia="hr-HR"/>
    </w:rPr>
  </w:style>
  <w:style w:type="paragraph" w:styleId="Naslov1">
    <w:name w:val="heading 1"/>
    <w:basedOn w:val="Normal"/>
    <w:next w:val="Normal"/>
    <w:link w:val="Naslov1Char"/>
    <w:qFormat/>
    <w:rsid w:val="00187B16"/>
    <w:pPr>
      <w:keepNext/>
      <w:jc w:val="center"/>
      <w:outlineLvl w:val="0"/>
    </w:pPr>
    <w:rPr>
      <w:b/>
      <w:bC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rsid w:val="00187B16"/>
    <w:rPr>
      <w:rFonts w:eastAsia="Times New Roman"/>
      <w:b/>
      <w:bCs/>
      <w:lang w:eastAsia="hr-HR"/>
    </w:rPr>
  </w:style>
  <w:style w:type="paragraph" w:styleId="Tijeloteksta">
    <w:name w:val="Body Text"/>
    <w:basedOn w:val="Normal"/>
    <w:link w:val="TijelotekstaChar"/>
    <w:unhideWhenUsed/>
    <w:rsid w:val="00187B16"/>
    <w:pPr>
      <w:tabs>
        <w:tab w:val="left" w:pos="6810"/>
      </w:tabs>
      <w:jc w:val="both"/>
    </w:pPr>
  </w:style>
  <w:style w:type="character" w:customStyle="1" w:styleId="TijelotekstaChar">
    <w:name w:val="Tijelo teksta Char"/>
    <w:basedOn w:val="Zadanifontodlomka"/>
    <w:link w:val="Tijeloteksta"/>
    <w:rsid w:val="00187B16"/>
    <w:rPr>
      <w:rFonts w:eastAsia="Times New Roman"/>
      <w:lang w:eastAsia="hr-HR"/>
    </w:rPr>
  </w:style>
  <w:style w:type="paragraph" w:styleId="Uvuenotijeloteksta">
    <w:name w:val="Body Text Indent"/>
    <w:basedOn w:val="Normal"/>
    <w:link w:val="UvuenotijelotekstaChar"/>
    <w:semiHidden/>
    <w:unhideWhenUsed/>
    <w:rsid w:val="00187B16"/>
    <w:pPr>
      <w:ind w:left="705"/>
      <w:jc w:val="both"/>
    </w:pPr>
  </w:style>
  <w:style w:type="character" w:customStyle="1" w:styleId="UvuenotijelotekstaChar">
    <w:name w:val="Uvučeno tijelo teksta Char"/>
    <w:basedOn w:val="Zadanifontodlomka"/>
    <w:link w:val="Uvuenotijeloteksta"/>
    <w:semiHidden/>
    <w:rsid w:val="00187B16"/>
    <w:rPr>
      <w:rFonts w:eastAsia="Times New Roman"/>
      <w:lang w:eastAsia="hr-HR"/>
    </w:rPr>
  </w:style>
  <w:style w:type="paragraph" w:styleId="Tijeloteksta-uvlaka3">
    <w:name w:val="Body Text Indent 3"/>
    <w:basedOn w:val="Normal"/>
    <w:link w:val="Tijeloteksta-uvlaka3Char"/>
    <w:semiHidden/>
    <w:unhideWhenUsed/>
    <w:rsid w:val="00187B16"/>
    <w:pPr>
      <w:spacing w:after="120"/>
      <w:ind w:left="283"/>
    </w:pPr>
    <w:rPr>
      <w:sz w:val="16"/>
      <w:szCs w:val="16"/>
    </w:rPr>
  </w:style>
  <w:style w:type="character" w:customStyle="1" w:styleId="Tijeloteksta-uvlaka3Char">
    <w:name w:val="Tijelo teksta - uvlaka 3 Char"/>
    <w:basedOn w:val="Zadanifontodlomka"/>
    <w:link w:val="Tijeloteksta-uvlaka3"/>
    <w:semiHidden/>
    <w:rsid w:val="00187B16"/>
    <w:rPr>
      <w:rFonts w:eastAsia="Times New Roman"/>
      <w:sz w:val="16"/>
      <w:szCs w:val="16"/>
      <w:lang w:eastAsia="hr-HR"/>
    </w:rPr>
  </w:style>
  <w:style w:type="paragraph" w:styleId="Tekstbalonia">
    <w:name w:val="Balloon Text"/>
    <w:basedOn w:val="Normal"/>
    <w:link w:val="TekstbaloniaChar"/>
    <w:uiPriority w:val="99"/>
    <w:semiHidden/>
    <w:unhideWhenUsed/>
    <w:rsid w:val="00187B16"/>
    <w:rPr>
      <w:rFonts w:ascii="Tahoma" w:hAnsi="Tahoma" w:cs="Tahoma"/>
      <w:sz w:val="16"/>
      <w:szCs w:val="16"/>
    </w:rPr>
  </w:style>
  <w:style w:type="character" w:customStyle="1" w:styleId="TekstbaloniaChar">
    <w:name w:val="Tekst balončića Char"/>
    <w:basedOn w:val="Zadanifontodlomka"/>
    <w:link w:val="Tekstbalonia"/>
    <w:uiPriority w:val="99"/>
    <w:semiHidden/>
    <w:rsid w:val="00187B16"/>
    <w:rPr>
      <w:rFonts w:ascii="Tahoma" w:eastAsia="Times New Roman" w:hAnsi="Tahoma" w:cs="Tahoma"/>
      <w:sz w:val="16"/>
      <w:szCs w:val="16"/>
      <w:lang w:eastAsia="hr-HR"/>
    </w:rPr>
  </w:style>
  <w:style w:type="character" w:styleId="Tekstrezerviranogmjesta">
    <w:name w:val="Placeholder Text"/>
    <w:basedOn w:val="Zadanifontodlomka"/>
    <w:uiPriority w:val="99"/>
    <w:semiHidden/>
    <w:rsid w:val="006E570C"/>
    <w:rPr>
      <w:color w:val="808080"/>
      <w:bdr w:val="none" w:sz="0" w:space="0" w:color="auto"/>
      <w:shd w:val="clear" w:color="auto" w:fill="auto"/>
    </w:rPr>
  </w:style>
  <w:style w:type="character" w:customStyle="1" w:styleId="eSPISCCParagraphDefaultFont">
    <w:name w:val="eSPIS_CC_Paragraph Default Font"/>
    <w:basedOn w:val="Zadanifontodlomka"/>
    <w:rsid w:val="006E570C"/>
    <w:rPr>
      <w:rFonts w:ascii="Times New Roman" w:hAnsi="Times New Roman" w:cs="Times New Roman"/>
      <w:sz w:val="24"/>
      <w:bdr w:val="none" w:sz="0" w:space="0" w:color="auto"/>
      <w:shd w:val="clear" w:color="auto" w:fill="auto"/>
      <w:lang w:val="hr-HR"/>
    </w:rPr>
  </w:style>
  <w:style w:type="character" w:customStyle="1" w:styleId="PozadinaSvijetloZuta">
    <w:name w:val="Pozadina_SvijetloZuta"/>
    <w:basedOn w:val="Zadanifontodlomka"/>
    <w:rsid w:val="006E570C"/>
    <w:rPr>
      <w:bdr w:val="none" w:sz="0" w:space="0" w:color="auto"/>
      <w:shd w:val="clear" w:color="auto" w:fill="FFFFCC"/>
      <w:lang w:val="hr-HR"/>
    </w:rPr>
  </w:style>
  <w:style w:type="character" w:customStyle="1" w:styleId="PozadinaSvijetloCrvena">
    <w:name w:val="Pozadina_SvijetloCrvena"/>
    <w:basedOn w:val="eSPISCCParagraphDefaultFont"/>
    <w:rsid w:val="006E570C"/>
    <w:rPr>
      <w:rFonts w:ascii="Times New Roman" w:hAnsi="Times New Roman" w:cs="Times New Roman"/>
      <w:sz w:val="24"/>
      <w:bdr w:val="none" w:sz="0" w:space="0" w:color="auto"/>
      <w:shd w:val="clear" w:color="auto" w:fill="FFCCCC"/>
      <w:lang w:val="hr-HR"/>
    </w:rPr>
  </w:style>
  <w:style w:type="character" w:customStyle="1" w:styleId="PozadinaSvijetloZelena">
    <w:name w:val="Pozadina_SvijetloZelena"/>
    <w:basedOn w:val="eSPISCCParagraphDefaultFont"/>
    <w:rsid w:val="006E570C"/>
    <w:rPr>
      <w:rFonts w:ascii="Times New Roman" w:hAnsi="Times New Roman" w:cs="Times New Roman"/>
      <w:sz w:val="24"/>
      <w:bdr w:val="none" w:sz="0" w:space="0" w:color="auto"/>
      <w:shd w:val="clear" w:color="auto" w:fill="CCFFCC"/>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5706861">
      <w:bodyDiv w:val="1"/>
      <w:marLeft w:val="0"/>
      <w:marRight w:val="0"/>
      <w:marTop w:val="0"/>
      <w:marBottom w:val="0"/>
      <w:divBdr>
        <w:top w:val="none" w:sz="0" w:space="0" w:color="auto"/>
        <w:left w:val="none" w:sz="0" w:space="0" w:color="auto"/>
        <w:bottom w:val="none" w:sz="0" w:space="0" w:color="auto"/>
        <w:right w:val="none" w:sz="0" w:space="0" w:color="auto"/>
      </w:divBdr>
    </w:div>
    <w:div w:id="1622957678">
      <w:bodyDiv w:val="1"/>
      <w:marLeft w:val="0"/>
      <w:marRight w:val="0"/>
      <w:marTop w:val="0"/>
      <w:marBottom w:val="0"/>
      <w:divBdr>
        <w:top w:val="none" w:sz="0" w:space="0" w:color="auto"/>
        <w:left w:val="none" w:sz="0" w:space="0" w:color="auto"/>
        <w:bottom w:val="none" w:sz="0" w:space="0" w:color="auto"/>
        <w:right w:val="none" w:sz="0" w:space="0" w:color="auto"/>
      </w:divBdr>
    </w:div>
    <w:div w:id="1885825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prosinca 2017.</izvorni_sadrzaj>
    <derivirana_varijabla naziv="DomainObject.DatumDonosenjaOdluke_1">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2014.</izvorni_sadrzaj>
    <derivirana_varijabla naziv="DomainObject.Predmet.DatumOsnivanja_1">22.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Priložen spis Općinskog suda u Splitu br. Ovr-7616/15</izvorni_sadrzaj>
    <derivirana_varijabla naziv="DomainObject.Predmet.Opis_1">Priložen spis Općinskog suda u Splitu br. Ovr-7616/15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St-159/2014</izvorni_sadrzaj>
    <derivirana_varijabla naziv="DomainObject.Predmet.OznakaBroj_1">St-159/2014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dodjeljen  novi broj po uputi suca Joze Ćalete na poleđini stranice spisa 251,</izvorni_sadrzaj>
    <derivirana_varijabla naziv="DomainObject.Predmet.PrimjedbaSuca_1">Spisu dodjeljen  novi broj po uputi suca Joze Ćalete na poleđini stranice spisa 251,</derivirana_varijabla>
  </DomainObject.Predmet.PrimjedbaSuca>
  <DomainObject.Predmet.ProtustrankaFormated>
    <izvorni_sadrzaj>  ATRIUM SPALATUM, društvo s ograničenom odgovornošću za graditeljstvo i usluge u stečaju zastupanog po punomoćniku Ines Jurišin</izvorni_sadrzaj>
    <derivirana_varijabla naziv="DomainObject.Predmet.ProtustrankaFormated_1">  ATRIUM SPALATUM, društvo s ograničenom odgovornošću za graditeljstvo i usluge u stečaju zastupanog po punomoćniku Ines Jurišin</derivirana_varijabla>
  </DomainObject.Predmet.ProtustrankaFormated>
  <DomainObject.Predmet.ProtustrankaFormatedOIB>
    <izvorni_sadrzaj>  ATRIUM SPALATUM, društvo s ograničenom odgovornošću za graditeljstvo i usluge u stečaju, OIB 75237018400 zastupanog po punomoćniku Ines Jurišin</izvorni_sadrzaj>
    <derivirana_varijabla naziv="DomainObject.Predmet.ProtustrankaFormatedOIB_1">  ATRIUM SPALATUM, društvo s ograničenom odgovornošću za graditeljstvo i usluge u stečaju, OIB 75237018400 zastupanog po punomoćniku Ines Jurišin</derivirana_varijabla>
  </DomainObject.Predmet.ProtustrankaFormatedOIB>
  <DomainObject.Predmet.ProtustrankaFormatedWithAdress>
    <izvorni_sadrzaj> ATRIUM SPALATUM, društvo s ograničenom odgovornošću za graditeljstvo i usluge u stečaju, Poljička cesta 20 B, 21000 Split zastupanog po punomoćniku Ines Jurišin</izvorni_sadrzaj>
    <derivirana_varijabla naziv="DomainObject.Predmet.ProtustrankaFormatedWithAdress_1"> ATRIUM SPALATUM, društvo s ograničenom odgovornošću za graditeljstvo i usluge u stečaju, Poljička cesta 20 B, 21000 Split zastupanog po punomoćniku Ines Jurišin</derivirana_varijabla>
  </DomainObject.Predmet.ProtustrankaFormatedWithAdress>
  <DomainObject.Predmet.ProtustrankaFormatedWithAdressOIB>
    <izvorni_sadrzaj> ATRIUM SPALATUM, društvo s ograničenom odgovornošću za graditeljstvo i usluge u stečaju, OIB 75237018400, Poljička cesta 20 B, 21000 Split zastupanog po punomoćniku Ines Jurišin</izvorni_sadrzaj>
    <derivirana_varijabla naziv="DomainObject.Predmet.ProtustrankaFormatedWithAdressOIB_1"> ATRIUM SPALATUM, društvo s ograničenom odgovornošću za graditeljstvo i usluge u stečaju, OIB 75237018400, Poljička cesta 20 B, 21000 Split zastupanog po punomoćniku Ines Jurišin</derivirana_varijabla>
  </DomainObject.Predmet.ProtustrankaFormatedWithAdressOIB>
  <DomainObject.Predmet.ProtustrankaWithAdress>
    <izvorni_sadrzaj>ATRIUM SPALATUM, društvo s ograničenom odgovornošću za graditeljstvo i usluge u stečaju Poljička cesta 20 B, 21000 Split</izvorni_sadrzaj>
    <derivirana_varijabla naziv="DomainObject.Predmet.ProtustrankaWithAdress_1">ATRIUM SPALATUM, društvo s ograničenom odgovornošću za graditeljstvo i usluge u stečaju Poljička cesta 20 B, 21000 Split</derivirana_varijabla>
  </DomainObject.Predmet.ProtustrankaWithAdress>
  <DomainObject.Predmet.ProtustrankaWithAdressOIB>
    <izvorni_sadrzaj>ATRIUM SPALATUM, društvo s ograničenom odgovornošću za graditeljstvo i usluge u stečaju, OIB 75237018400, Poljička cesta 20 B, 21000 Split</izvorni_sadrzaj>
    <derivirana_varijabla naziv="DomainObject.Predmet.ProtustrankaWithAdressOIB_1">ATRIUM SPALATUM, društvo s ograničenom odgovornošću za graditeljstvo i usluge u stečaju, OIB 75237018400, Poljička cesta 20 B, 21000 Split</derivirana_varijabla>
  </DomainObject.Predmet.ProtustrankaWithAdressOIB>
  <DomainObject.Predmet.ProtustrankaNazivFormated>
    <izvorni_sadrzaj>ATRIUM SPALATUM, društvo s ograničenom odgovornošću za graditeljstvo i usluge u stečaju</izvorni_sadrzaj>
    <derivirana_varijabla naziv="DomainObject.Predmet.ProtustrankaNazivFormated_1">ATRIUM SPALATUM, društvo s ograničenom odgovornošću za graditeljstvo i usluge u stečaju</derivirana_varijabla>
  </DomainObject.Predmet.ProtustrankaNazivFormated>
  <DomainObject.Predmet.ProtustrankaNazivFormatedOIB>
    <izvorni_sadrzaj>ATRIUM SPALATUM, društvo s ograničenom odgovornošću za graditeljstvo i usluge u stečaju, OIB 75237018400</izvorni_sadrzaj>
    <derivirana_varijabla naziv="DomainObject.Predmet.ProtustrankaNazivFormatedOIB_1">ATRIUM SPALATUM, društvo s ograničenom odgovornošću za graditeljstvo i usluge u stečaju, OIB 75237018400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VICTA d.o.o. za trgovinu, export-import zastupanog po punomoćniku Jere Matić; Trgovači sud u Splitu - Oglasna ploča</izvorni_sadrzaj>
    <derivirana_varijabla naziv="DomainObject.Predmet.StrankaFormated_1">  VICTA d.o.o. za trgovinu, export-import zastupanog po punomoćniku Jere Matić; Trgovači sud u Splitu - Oglasna ploča</derivirana_varijabla>
  </DomainObject.Predmet.StrankaFormated>
  <DomainObject.Predmet.StrankaFormatedOIB>
    <izvorni_sadrzaj>  VICTA d.o.o. za trgovinu, export-import, OIB 63467075102 zastupanog po punomoćniku Jere Matić; Trgovači sud u Splitu - Oglasna ploča</izvorni_sadrzaj>
    <derivirana_varijabla naziv="DomainObject.Predmet.StrankaFormatedOIB_1">  VICTA d.o.o. za trgovinu, export-import, OIB 63467075102 zastupanog po punomoćniku Jere Matić; Trgovači sud u Splitu - Oglasna ploča</derivirana_varijabla>
  </DomainObject.Predmet.StrankaFormatedOIB>
  <DomainObject.Predmet.StrankaFormatedWithAdress>
    <izvorni_sadrzaj> VICTA d.o.o. za trgovinu, export-import, Spinčićeva 2/b, 21000 Split zastupanog po punomoćniku Jere Matić; Trgovači sud u Splitu - Oglasna ploča, Sukojišanska 6, 21000 Split</izvorni_sadrzaj>
    <derivirana_varijabla naziv="DomainObject.Predmet.StrankaFormatedWithAdress_1"> VICTA d.o.o. za trgovinu, export-import, Spinčićeva 2/b, 21000 Split zastupanog po punomoćniku Jere Matić; Trgovači sud u Splitu - Oglasna ploča, Sukojišanska 6, 21000 Split</derivirana_varijabla>
  </DomainObject.Predmet.StrankaFormatedWithAdress>
  <DomainObject.Predmet.StrankaFormatedWithAdressOIB>
    <izvorni_sadrzaj> VICTA d.o.o. za trgovinu, export-import, OIB 63467075102, Spinčićeva 2/b, 21000 Split zastupanog po punomoćniku Jere Matić; Trgovači sud u Splitu - Oglasna ploča, Sukojišanska 6, 21000 Split</izvorni_sadrzaj>
    <derivirana_varijabla naziv="DomainObject.Predmet.StrankaFormatedWithAdressOIB_1"> VICTA d.o.o. za trgovinu, export-import, OIB 63467075102, Spinčićeva 2/b, 21000 Split zastupanog po punomoćniku Jere Matić; Trgovači sud u Splitu - Oglasna ploča, Sukojišanska 6, 21000 Split</derivirana_varijabla>
  </DomainObject.Predmet.StrankaFormatedWithAdressOIB>
  <DomainObject.Predmet.StrankaWithAdress>
    <izvorni_sadrzaj>VICTA d.o.o. za trgovinu, export-import Spinčićeva 2/b,21000 Split,Trgovači sud u Splitu - Oglasna ploča Sukojišanska 6,21000 Split</izvorni_sadrzaj>
    <derivirana_varijabla naziv="DomainObject.Predmet.StrankaWithAdress_1">VICTA d.o.o. za trgovinu, export-import Spinčićeva 2/b,21000 Split,Trgovači sud u Splitu - Oglasna ploča Sukojišanska 6,21000 Split</derivirana_varijabla>
  </DomainObject.Predmet.StrankaWithAdress>
  <DomainObject.Predmet.StrankaWithAdressOIB>
    <izvorni_sadrzaj>VICTA d.o.o. za trgovinu, export-import, OIB 63467075102, Spinčićeva 2/b,21000 Split,Trgovači sud u Splitu - Oglasna ploča, Sukojišanska 6,21000 Split</izvorni_sadrzaj>
    <derivirana_varijabla naziv="DomainObject.Predmet.StrankaWithAdressOIB_1">VICTA d.o.o. za trgovinu, export-import, OIB 63467075102, Spinčićeva 2/b,21000 Split,Trgovači sud u Splitu - Oglasna ploča, Sukojišanska 6,21000 Split</derivirana_varijabla>
  </DomainObject.Predmet.StrankaWithAdressOIB>
  <DomainObject.Predmet.StrankaNazivFormated>
    <izvorni_sadrzaj>VICTA d.o.o. za trgovinu, export-import,Trgovači sud u Splitu - Oglasna ploča</izvorni_sadrzaj>
    <derivirana_varijabla naziv="DomainObject.Predmet.StrankaNazivFormated_1">VICTA d.o.o. za trgovinu, export-import,Trgovači sud u Splitu - Oglasna ploča</derivirana_varijabla>
  </DomainObject.Predmet.StrankaNazivFormated>
  <DomainObject.Predmet.StrankaNazivFormatedOIB>
    <izvorni_sadrzaj>VICTA d.o.o. za trgovinu, export-import, OIB 63467075102,Trgovači sud u Splitu - Oglasna ploča</izvorni_sadrzaj>
    <derivirana_varijabla naziv="DomainObject.Predmet.StrankaNazivFormatedOIB_1">VICTA d.o.o. za trgovinu, export-import, OIB 63467075102,Trgovači sud u Splitu - Oglasna ploča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VICTA d.o.o. za trgovinu, export-import zastupanog po punomoćniku Jere Matić</item>
      <item>Trgovači sud u Splitu - Oglasna ploča</item>
    </izvorni_sadrzaj>
    <derivirana_varijabla naziv="DomainObject.Predmet.StrankaListFormated_1">
      <item>VICTA d.o.o. za trgovinu, export-import zastupanog po punomoćniku Jere Matić</item>
      <item>Trgovači sud u Splitu - Oglasna ploča</item>
    </derivirana_varijabla>
  </DomainObject.Predmet.StrankaListFormated>
  <DomainObject.Predmet.StrankaListFormatedOIB>
    <izvorni_sadrzaj>
      <item>VICTA d.o.o. za trgovinu, export-import, OIB 63467075102 zastupanog po punomoćniku Jere Matić</item>
      <item>Trgovači sud u Splitu - Oglasna ploča</item>
    </izvorni_sadrzaj>
    <derivirana_varijabla naziv="DomainObject.Predmet.StrankaListFormatedOIB_1">
      <item>VICTA d.o.o. za trgovinu, export-import, OIB 63467075102 zastupanog po punomoćniku Jere Matić</item>
      <item>Trgovači sud u Splitu - Oglasna ploča</item>
    </derivirana_varijabla>
  </DomainObject.Predmet.StrankaListFormatedOIB>
  <DomainObject.Predmet.StrankaListFormatedWithAdress>
    <izvorni_sadrzaj>
      <item>VICTA d.o.o. za trgovinu, export-import, Spinčićeva 2/b, 21000 Split zastupanog po punomoćniku Jere Matić</item>
      <item>Trgovači sud u Splitu - Oglasna ploča, Sukojišanska 6, 21000 Split</item>
    </izvorni_sadrzaj>
    <derivirana_varijabla naziv="DomainObject.Predmet.StrankaListFormatedWithAdress_1">
      <item>VICTA d.o.o. za trgovinu, export-import, Spinčićeva 2/b, 21000 Split zastupanog po punomoćniku Jere Matić</item>
      <item>Trgovači sud u Splitu - Oglasna ploča, Sukojišanska 6, 21000 Split</item>
    </derivirana_varijabla>
  </DomainObject.Predmet.StrankaListFormatedWithAdress>
  <DomainObject.Predmet.StrankaListFormatedWithAdressOIB>
    <izvorni_sadrzaj>
      <item>VICTA d.o.o. za trgovinu, export-import, OIB 63467075102, Spinčićeva 2/b, 21000 Split zastupanog po punomoćniku Jere Matić</item>
      <item>Trgovači sud u Splitu - Oglasna ploča, Sukojišanska 6, 21000 Split</item>
    </izvorni_sadrzaj>
    <derivirana_varijabla naziv="DomainObject.Predmet.StrankaListFormatedWithAdressOIB_1">
      <item>VICTA d.o.o. za trgovinu, export-import, OIB 63467075102, Spinčićeva 2/b, 21000 Split zastupanog po punomoćniku Jere Matić</item>
      <item>Trgovači sud u Splitu - Oglasna ploča, Sukojišanska 6, 21000 Split</item>
    </derivirana_varijabla>
  </DomainObject.Predmet.StrankaListFormatedWithAdressOIB>
  <DomainObject.Predmet.StrankaListNazivFormated>
    <izvorni_sadrzaj>
      <item>VICTA d.o.o. za trgovinu, export-import</item>
      <item>Trgovači sud u Splitu - Oglasna ploča</item>
    </izvorni_sadrzaj>
    <derivirana_varijabla naziv="DomainObject.Predmet.StrankaListNazivFormated_1">
      <item>VICTA d.o.o. za trgovinu, export-import</item>
      <item>Trgovači sud u Splitu - Oglasna ploča</item>
    </derivirana_varijabla>
  </DomainObject.Predmet.StrankaListNazivFormated>
  <DomainObject.Predmet.StrankaListNazivFormatedOIB>
    <izvorni_sadrzaj>
      <item>VICTA d.o.o. za trgovinu, export-import, OIB 63467075102</item>
      <item>Trgovači sud u Splitu - Oglasna ploča</item>
    </izvorni_sadrzaj>
    <derivirana_varijabla naziv="DomainObject.Predmet.StrankaListNazivFormatedOIB_1">
      <item>VICTA d.o.o. za trgovinu, export-import, OIB 63467075102</item>
      <item>Trgovači sud u Splitu - Oglasna ploča</item>
    </derivirana_varijabla>
  </DomainObject.Predmet.StrankaListNazivFormatedOIB>
  <DomainObject.Predmet.ProtuStrankaListFormated>
    <izvorni_sadrzaj>
      <item>ATRIUM SPALATUM, društvo s ograničenom odgovornošću za graditeljstvo i usluge u stečaju zastupanog po punomoćniku Ines Jurišin</item>
    </izvorni_sadrzaj>
    <derivirana_varijabla naziv="DomainObject.Predmet.ProtuStrankaListFormated_1">
      <item>ATRIUM SPALATUM, društvo s ograničenom odgovornošću za graditeljstvo i usluge u stečaju zastupanog po punomoćniku Ines Jurišin</item>
    </derivirana_varijabla>
  </DomainObject.Predmet.ProtuStrankaListFormated>
  <DomainObject.Predmet.ProtuStrankaListFormatedOIB>
    <izvorni_sadrzaj>
      <item>ATRIUM SPALATUM, društvo s ograničenom odgovornošću za graditeljstvo i usluge u stečaju, OIB 75237018400 zastupanog po punomoćniku Ines Jurišin</item>
    </izvorni_sadrzaj>
    <derivirana_varijabla naziv="DomainObject.Predmet.ProtuStrankaListFormatedOIB_1">
      <item>ATRIUM SPALATUM, društvo s ograničenom odgovornošću za graditeljstvo i usluge u stečaju, OIB 75237018400 zastupanog po punomoćniku Ines Jurišin</item>
    </derivirana_varijabla>
  </DomainObject.Predmet.ProtuStrankaListFormatedOIB>
  <DomainObject.Predmet.ProtuStrankaListFormatedWithAdress>
    <izvorni_sadrzaj>
      <item>ATRIUM SPALATUM, društvo s ograničenom odgovornošću za graditeljstvo i usluge u stečaju, Poljička cesta 20 B, 21000 Split zastupanog po punomoćniku Ines Jurišin</item>
    </izvorni_sadrzaj>
    <derivirana_varijabla naziv="DomainObject.Predmet.ProtuStrankaListFormatedWithAdress_1">
      <item>ATRIUM SPALATUM, društvo s ograničenom odgovornošću za graditeljstvo i usluge u stečaju, Poljička cesta 20 B, 21000 Split zastupanog po punomoćniku Ines Jurišin</item>
    </derivirana_varijabla>
  </DomainObject.Predmet.ProtuStrankaListFormatedWithAdress>
  <DomainObject.Predmet.ProtuStrankaListFormatedWithAdressOIB>
    <izvorni_sadrzaj>
      <item>ATRIUM SPALATUM, društvo s ograničenom odgovornošću za graditeljstvo i usluge u stečaju, OIB 75237018400, Poljička cesta 20 B, 21000 Split zastupanog po punomoćniku Ines Jurišin</item>
    </izvorni_sadrzaj>
    <derivirana_varijabla naziv="DomainObject.Predmet.ProtuStrankaListFormatedWithAdressOIB_1">
      <item>ATRIUM SPALATUM, društvo s ograničenom odgovornošću za graditeljstvo i usluge u stečaju, OIB 75237018400, Poljička cesta 20 B, 21000 Split zastupanog po punomoćniku Ines Jurišin</item>
    </derivirana_varijabla>
  </DomainObject.Predmet.ProtuStrankaListFormatedWithAdressOIB>
  <DomainObject.Predmet.ProtuStrankaListNazivFormated>
    <izvorni_sadrzaj>
      <item>ATRIUM SPALATUM, društvo s ograničenom odgovornošću za graditeljstvo i usluge u stečaju</item>
    </izvorni_sadrzaj>
    <derivirana_varijabla naziv="DomainObject.Predmet.ProtuStrankaListNazivFormated_1">
      <item>ATRIUM SPALATUM, društvo s ograničenom odgovornošću za graditeljstvo i usluge u stečaju</item>
    </derivirana_varijabla>
  </DomainObject.Predmet.ProtuStrankaListNazivFormated>
  <DomainObject.Predmet.ProtuStrankaListNazivFormatedOIB>
    <izvorni_sadrzaj>
      <item>ATRIUM SPALATUM, društvo s ograničenom odgovornošću za graditeljstvo i usluge u stečaju, OIB 75237018400</item>
    </izvorni_sadrzaj>
    <derivirana_varijabla naziv="DomainObject.Predmet.ProtuStrankaListNazivFormatedOIB_1">
      <item>ATRIUM SPALATUM, društvo s ograničenom odgovornošću za graditeljstvo i usluge u stečaju, OIB 75237018400</item>
    </derivirana_varijabla>
  </DomainObject.Predmet.ProtuStrankaListNazivFormatedOIB>
  <DomainObject.Predmet.OstaliListFormated>
    <izvorni_sadrzaj>
      <item>Visoki trgovački sud Republike Hrvatske</item>
      <item>Jere Matić punomoćnik sudionika u postupku VICTA d.o.o. za trgovinu, export-import</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OstaliListFormated_1">
      <item>Visoki trgovački sud Republike Hrvatske</item>
      <item>Jere Matić punomoćnik sudionika u postupku VICTA d.o.o. za trgovinu, export-import</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OstaliListFormated>
  <DomainObject.Predmet.OstaliListFormatedOIB>
    <izvorni_sadrzaj>
      <item>Visoki trgovački sud Republike Hrvatske, OIB 97349366519</item>
      <item>Jere Matić punomoćnik sudionika u postupku VICTA d.o.o. za trgovinu, export-import</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izvorni_sadrzaj>
    <derivirana_varijabla naziv="DomainObject.Predmet.OstaliListFormatedOIB_1">
      <item>Visoki trgovački sud Republike Hrvatske, OIB 97349366519</item>
      <item>Jere Matić punomoćnik sudionika u postupku VICTA d.o.o. za trgovinu, export-import</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derivirana_varijabla>
  </DomainObject.Predmet.OstaliListFormatedOIB>
  <DomainObject.Predmet.OstaliListFormatedWithAdress>
    <izvorni_sadrzaj>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tem>Ivana Milardović</item>
      <item>Tatjana Marković</item>
      <item>Vinko Milardović, Poljička Cesta 20 A, 21000 Split</item>
      <item>H-ABDUCO društvo s ograničenom odgovornošću za usluge, Slavonska avenija 6A, 10000 Zagreb</item>
      <item>Gordana Vidmar, Medulićeva 24, 10000 Zagreb</item>
      <item>Meri Prar, Gotovčeva 3, 21000 Split</item>
      <item>Tomislav Baus, Biogradska 6, 21000 Split</item>
    </izvorni_sadrzaj>
    <derivirana_varijabla naziv="DomainObject.Predmet.OstaliListFormatedWithAdress_1">
      <item>Visoki trgovački sud Republike Hrvatske,  Berislavićeva 11, 10000 Zagreb</item>
      <item>Jere Matić, Gundulićeva 20, 21000 Split punomoćnik sudionika u postupku VICTA d.o.o. za trgovinu, export-import</item>
      <item>Trgovački sud Split Registarski odjel, Sukoišanska 6, 21000 Split</item>
      <item>Ivo Staničić, I. Gundulića 26 A,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tem>Ivana Milardović</item>
      <item>Tatjana Marković</item>
      <item>Vinko Milardović, Poljička Cesta 20 A, 21000 Split</item>
      <item>H-ABDUCO društvo s ograničenom odgovornošću za usluge, Slavonska avenija 6A, 10000 Zagreb</item>
      <item>Gordana Vidmar, Medulićeva 24, 10000 Zagreb</item>
      <item>Meri Prar, Gotovčeva 3, 21000 Split</item>
      <item>Tomislav Baus, Biogradska 6, 21000 Split</item>
    </derivirana_varijabla>
  </DomainObject.Predmet.OstaliListFormatedWithAdress>
  <DomainObject.Predmet.OstaliListFormatedWithAdressOIB>
    <izvorni_sadrzaj>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tem>Ivana Milardović, OIB 78390018054</item>
      <item>Tatjana Marković</item>
      <item>Vinko Milardović, OIB 19033636946, Poljička Cesta 20 A, 21000 Split</item>
      <item>H-ABDUCO društvo s ograničenom odgovornošću za usluge, OIB 13667298928, Slavonska avenija 6A, 10000 Zagreb</item>
      <item>Gordana Vidmar, OIB 76997357927, Medulićeva 24, 10000 Zagreb</item>
      <item>Meri Prar, OIB 06694147872, Gotovčeva 3, 21000 Split</item>
      <item>Tomislav Baus, OIB 35552868009, Biogradska 6, 21000 Split</item>
    </izvorni_sadrzaj>
    <derivirana_varijabla naziv="DomainObject.Predmet.OstaliListFormatedWithAdressOIB_1">
      <item>Visoki trgovački sud Republike Hrvatske, OIB 97349366519,  Berislavićeva 11, 10000 Zagreb</item>
      <item>Jere Matić, Gundulićeva 20, 21000 Split punomoćnik sudionika u postupku VICTA d.o.o. za trgovinu, export-import</item>
      <item>Trgovački sud Split Registarski odjel, OIB 30842297926, Sukoišanska 6, 21000 Split</item>
      <item>Ivo Staničić, I. Gundulića 26 A,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tem>Ivana Milardović, OIB 78390018054</item>
      <item>Tatjana Marković</item>
      <item>Vinko Milardović, OIB 19033636946, Poljička Cesta 20 A, 21000 Split</item>
      <item>H-ABDUCO društvo s ograničenom odgovornošću za usluge, OIB 13667298928, Slavonska avenija 6A, 10000 Zagreb</item>
      <item>Gordana Vidmar, OIB 76997357927, Medulićeva 24, 10000 Zagreb</item>
      <item>Meri Prar, OIB 06694147872, Gotovčeva 3, 21000 Split</item>
      <item>Tomislav Baus, OIB 35552868009, Biogradska 6, 21000 Split</item>
    </derivirana_varijabla>
  </DomainObject.Predmet.OstaliListFormatedWithAdressOIB>
  <DomainObject.Predmet.OstaliListNazivFormated>
    <izvorni_sadrzaj>
      <item>Visoki trgovački sud Republike Hrvatske</item>
      <item>Jere Matić</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OstaliListNazivFormated_1">
      <item>Visoki trgovački sud Republike Hrvatske</item>
      <item>Jere Matić</item>
      <item>Trgovački sud Split Registarski odjel</item>
      <item>Ivo Staničić</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OstaliListNazivFormated>
  <DomainObject.Predmet.OstaliListNazivFormatedOIB>
    <izvorni_sadrzaj>
      <item>Visoki trgovački sud Republike Hrvatske, OIB 97349366519</item>
      <item>Jere Matić</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izvorni_sadrzaj>
    <derivirana_varijabla naziv="DomainObject.Predmet.OstaliListNazivFormatedOIB_1">
      <item>Visoki trgovački sud Republike Hrvatske, OIB 97349366519</item>
      <item>Jere Matić</item>
      <item>Trgovački sud Split Registarski odjel, OIB 30842297926</item>
      <item>Ivo Staničić</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tem>Ivana Milardović, OIB 78390018054</item>
      <item>Tatjana Marković</item>
      <item>Vinko Milardović, OIB 19033636946</item>
      <item>H-ABDUCO društvo s ograničenom odgovornošću za usluge, OIB 13667298928</item>
      <item>Gordana Vidmar, OIB 76997357927</item>
      <item>Meri Prar, OIB 06694147872</item>
      <item>Tomislav Baus, OIB 35552868009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
    <derivirana_varijabla naziv="DomainObject.PoslovniBrojDokumenta_1"/>
  </DomainObject.PoslovniBrojDokumenta>
  <DomainObject.Predmet.StrankaIDrugi>
    <izvorni_sadrzaj>VICTA d.o.o. za trgovinu, export-import i dr.</izvorni_sadrzaj>
    <derivirana_varijabla naziv="DomainObject.Predmet.StrankaIDrugi_1">VICTA d.o.o. za trgovinu, export-import i dr.</derivirana_varijabla>
  </DomainObject.Predmet.StrankaIDrugi>
  <DomainObject.Predmet.ProtustrankaIDrugi>
    <izvorni_sadrzaj>ATRIUM SPALATUM, društvo s ograničenom odgovornošću za graditeljstvo i usluge u stečaju</izvorni_sadrzaj>
    <derivirana_varijabla naziv="DomainObject.Predmet.ProtustrankaIDrugi_1">ATRIUM SPALATUM, društvo s ograničenom odgovornošću za graditeljstvo i usluge u stečaju</derivirana_varijabla>
  </DomainObject.Predmet.ProtustrankaIDrugi>
  <DomainObject.Predmet.StrankaIDrugiAdressOIB>
    <izvorni_sadrzaj>VICTA d.o.o. za trgovinu, export-import, OIB 63467075102, Spinčićeva 2/b, 21000 Split i dr.</izvorni_sadrzaj>
    <derivirana_varijabla naziv="DomainObject.Predmet.StrankaIDrugiAdressOIB_1">VICTA d.o.o. za trgovinu, export-import, OIB 63467075102, Spinčićeva 2/b, 21000 Split i dr.</derivirana_varijabla>
  </DomainObject.Predmet.StrankaIDrugiAdressOIB>
  <DomainObject.Predmet.ProtustrankaIDrugiAdressOIB>
    <izvorni_sadrzaj>ATRIUM SPALATUM, društvo s ograničenom odgovornošću za graditeljstvo i usluge u stečaju, OIB 75237018400, Poljička cesta 20 B, 21000 Split</izvorni_sadrzaj>
    <derivirana_varijabla naziv="DomainObject.Predmet.ProtustrankaIDrugiAdressOIB_1">ATRIUM SPALATUM, društvo s ograničenom odgovornošću za graditeljstvo i usluge u stečaju, OIB 75237018400, Poljička cesta 20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izvorni_sadrzaj>
    <derivirana_varijabla naziv="DomainObject.Predmet.SudioniciListNaziv_1">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tem>Ivana Milardović</item>
      <item>Tatjana Marković</item>
      <item>Vinko Milardović</item>
      <item>H-ABDUCO društvo s ograničenom odgovornošću za usluge</item>
      <item>Gordana Vidmar</item>
      <item>Meri Prar</item>
      <item>Tomislav Baus</item>
    </derivirana_varijabla>
  </DomainObject.Predmet.SudioniciListNaziv>
  <DomainObject.Predmet.SudioniciListAdressOIB>
    <izvorni_sadrzaj>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tem>Ivana Milardović, OIB 78390018054</item>
      <item>Tatjana Marković</item>
      <item>Vinko Milardović, OIB 19033636946, Poljička Cesta 20 A,21000 Split</item>
      <item>H-ABDUCO društvo s ograničenom odgovornošću za usluge, OIB 13667298928, Slavonska avenija 6A,10000 Zagreb</item>
      <item>Gordana Vidmar, OIB 76997357927, Medulićeva 24,10000 Zagreb</item>
      <item>Meri Prar, OIB 06694147872, Gotovčeva 3,21000 Split</item>
      <item>Tomislav Baus, OIB 35552868009, Biogradska 6,21000 Split</item>
    </izvorni_sadrzaj>
    <derivirana_varijabla naziv="DomainObject.Predmet.SudioniciListAdressOIB_1">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tem>Ivana Milardović, OIB 78390018054</item>
      <item>Tatjana Marković</item>
      <item>Vinko Milardović, OIB 19033636946, Poljička Cesta 20 A,21000 Split</item>
      <item>H-ABDUCO društvo s ograničenom odgovornošću za usluge, OIB 13667298928, Slavonska avenija 6A,10000 Zagreb</item>
      <item>Gordana Vidmar, OIB 76997357927, Medulićeva 24,10000 Zagreb</item>
      <item>Meri Prar, OIB 06694147872, Gotovčeva 3,21000 Split</item>
      <item>Tomislav Baus, OIB 35552868009, Biogradska 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97349366519</item>
      <item>, OIB null</item>
      <item>, OIB 63467075102</item>
      <item>, OIB 75237018400</item>
      <item>, OIB 30842297926</item>
      <item>, OIB null</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tem>, OIB 78390018054</item>
      <item>, OIB null</item>
      <item>, OIB 19033636946</item>
      <item>, OIB 13667298928</item>
      <item>, OIB 76997357927</item>
      <item>, OIB 06694147872</item>
      <item>, OIB 35552868009</item>
    </izvorni_sadrzaj>
    <derivirana_varijabla naziv="DomainObject.Predmet.SudioniciListNazivOIB_1">
      <item>, OIB 97349366519</item>
      <item>, OIB null</item>
      <item>, OIB 63467075102</item>
      <item>, OIB 75237018400</item>
      <item>, OIB 30842297926</item>
      <item>, OIB null</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tem>, OIB 78390018054</item>
      <item>, OIB null</item>
      <item>, OIB 19033636946</item>
      <item>, OIB 13667298928</item>
      <item>, OIB 76997357927</item>
      <item>, OIB 06694147872</item>
      <item>, OIB 35552868009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 xmlns="http://schemas.openxmlformats.org/officeDocument/2006/extended-properties" xmlns:vt="http://schemas.openxmlformats.org/officeDocument/2006/docPropsVTypes">
  <Template>MasterTemplate</Template>
  <TotalTime>3</TotalTime>
  <Pages>3</Pages>
  <Words>965</Words>
  <Characters>5501</Characters>
  <Application>Microsoft Office Word</Application>
  <DocSecurity>0</DocSecurity>
  <Lines>45</Lines>
  <Paragraphs>12</Paragraphs>
  <ScaleCrop>false</ScaleCrop>
  <HeadingPairs>
    <vt:vector size="4" baseType="variant">
      <vt:variant>
        <vt:lpstr>Naslov</vt:lpstr>
      </vt:variant>
      <vt:variant>
        <vt:i4>1</vt:i4>
      </vt:variant>
      <vt:variant>
        <vt:lpstr>Naslovi</vt:lpstr>
      </vt:variant>
      <vt:variant>
        <vt:i4>1</vt:i4>
      </vt:variant>
    </vt:vector>
  </HeadingPairs>
  <TitlesOfParts>
    <vt:vector size="2" baseType="lpstr">
      <vt:lpstr/>
      <vt:lpstr>R J E Š E N J E</vt:lpstr>
    </vt:vector>
  </TitlesOfParts>
  <Company/>
  <LinksUpToDate>false</LinksUpToDate>
  <CharactersWithSpaces>6454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Velimir Vuković</dc:creator>
  <cp:lastModifiedBy>Jere Matic</cp:lastModifiedBy>
  <cp:revision>2</cp:revision>
  <cp:lastPrinted>2017-12-15T08:28:00Z</cp:lastPrinted>
  <dcterms:created xsi:type="dcterms:W3CDTF">2026-04-24T10:48:00Z</dcterms:created>
  <dcterms:modified xsi:type="dcterms:W3CDTF">2026-04-24T10:48:00Z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Novi sadržaj dokumenta</vt:lpwstr>
  </property>
  <property fmtid="{D5CDD505-2E9C-101B-9397-08002B2CF9AE}" pid="4" name="CC_coloring">
    <vt:bool>false</vt:bool>
  </property>
  <property fmtid="{D5CDD505-2E9C-101B-9397-08002B2CF9AE}" pid="5" name="BrojStranica">
    <vt:i4>3</vt:i4>
  </property>
</Properties>
</file>